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2E5A4" w14:textId="77777777" w:rsidR="00793211" w:rsidRPr="008642EC" w:rsidRDefault="00793211" w:rsidP="00793211">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960AD07" w14:textId="77777777" w:rsidR="00793211" w:rsidRPr="00992C7B" w:rsidRDefault="00793211" w:rsidP="00793211">
      <w:pPr>
        <w:pStyle w:val="BasicParagraph"/>
        <w:suppressAutoHyphens/>
        <w:spacing w:line="240" w:lineRule="auto"/>
        <w:rPr>
          <w:rFonts w:ascii="Times New Roman" w:hAnsi="Times New Roman" w:cs="Times New Roman"/>
          <w:b/>
          <w:bCs/>
          <w:color w:val="000000" w:themeColor="text1"/>
          <w:sz w:val="12"/>
          <w:szCs w:val="12"/>
        </w:rPr>
      </w:pPr>
    </w:p>
    <w:p w14:paraId="1CDAC754" w14:textId="77777777" w:rsidR="00793211" w:rsidRPr="00582653" w:rsidRDefault="00793211" w:rsidP="0079321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01D9691" w14:textId="77777777" w:rsidR="00793211" w:rsidRDefault="00793211" w:rsidP="0079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A26033A" w14:textId="77777777" w:rsidR="00793211" w:rsidRDefault="00793211" w:rsidP="0079321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F56BE01" w14:textId="77777777" w:rsidR="00793211" w:rsidRPr="00582653" w:rsidRDefault="00793211" w:rsidP="0079321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8055E9F" wp14:editId="310BF06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C428D2" w14:textId="402D2BCD" w:rsidR="00793211" w:rsidRDefault="00793211" w:rsidP="007932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Action plan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95ECEE4" w14:textId="77777777" w:rsidR="00793211" w:rsidRDefault="00793211" w:rsidP="0079321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33C90F" w14:textId="77777777" w:rsidR="00793211" w:rsidRPr="00582653" w:rsidRDefault="00793211" w:rsidP="007932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EB52230" w14:textId="77777777" w:rsidR="00793211" w:rsidRPr="00582653" w:rsidRDefault="00793211" w:rsidP="007932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5ED47D5" w14:textId="77777777" w:rsidR="00793211" w:rsidRPr="008642EC" w:rsidRDefault="00793211" w:rsidP="0079321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E9794B" w14:textId="77777777" w:rsidR="00793211" w:rsidRPr="008642EC" w:rsidRDefault="00793211" w:rsidP="0079321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9DEED98" w14:textId="77777777" w:rsidR="00793211" w:rsidRPr="00582653" w:rsidRDefault="00793211" w:rsidP="007932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84D8E4D" w14:textId="77777777" w:rsidR="00793211" w:rsidRPr="008642EC" w:rsidRDefault="00793211" w:rsidP="00793211">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58EEA5" w14:textId="77777777" w:rsidR="00793211" w:rsidRPr="008642EC" w:rsidRDefault="00793211" w:rsidP="00793211">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8C82582" w14:textId="77777777" w:rsidR="00793211" w:rsidRPr="00992C7B" w:rsidRDefault="00793211" w:rsidP="00793211">
      <w:pPr>
        <w:pStyle w:val="BasicParagraph"/>
        <w:suppressAutoHyphens/>
        <w:spacing w:line="240" w:lineRule="auto"/>
        <w:ind w:left="1440"/>
        <w:rPr>
          <w:rFonts w:ascii="Times New Roman" w:hAnsi="Times New Roman" w:cs="Times New Roman"/>
          <w:color w:val="000000" w:themeColor="text1"/>
          <w:sz w:val="12"/>
          <w:szCs w:val="12"/>
        </w:rPr>
      </w:pPr>
    </w:p>
    <w:p w14:paraId="01539F7B" w14:textId="77777777" w:rsidR="00793211" w:rsidRPr="00582653" w:rsidRDefault="00793211" w:rsidP="0079321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019EE74" w14:textId="77777777" w:rsidR="00793211" w:rsidRDefault="00793211" w:rsidP="0079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DD9787" w14:textId="77777777" w:rsidR="00793211" w:rsidRPr="00992C7B" w:rsidRDefault="00793211" w:rsidP="00793211">
      <w:pPr>
        <w:pStyle w:val="BasicParagraph"/>
        <w:suppressAutoHyphens/>
        <w:spacing w:line="240" w:lineRule="auto"/>
        <w:ind w:left="1440"/>
        <w:rPr>
          <w:rFonts w:ascii="Times New Roman" w:hAnsi="Times New Roman" w:cs="Times New Roman"/>
          <w:color w:val="000000" w:themeColor="text1"/>
          <w:sz w:val="12"/>
          <w:szCs w:val="12"/>
        </w:rPr>
      </w:pPr>
    </w:p>
    <w:p w14:paraId="390B1502" w14:textId="77777777" w:rsidR="00793211" w:rsidRDefault="00793211" w:rsidP="0079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931BDF9" w14:textId="77777777" w:rsidR="00793211" w:rsidRPr="00B87FFB" w:rsidRDefault="00793211" w:rsidP="00793211">
      <w:pPr>
        <w:pStyle w:val="BasicParagraph"/>
        <w:suppressAutoHyphens/>
        <w:spacing w:line="240" w:lineRule="auto"/>
        <w:ind w:left="1440"/>
        <w:rPr>
          <w:rFonts w:ascii="Times New Roman" w:hAnsi="Times New Roman" w:cs="Times New Roman"/>
          <w:color w:val="000000" w:themeColor="text1"/>
          <w:sz w:val="10"/>
          <w:szCs w:val="10"/>
        </w:rPr>
      </w:pPr>
    </w:p>
    <w:p w14:paraId="0451E7E8" w14:textId="77777777" w:rsidR="00793211" w:rsidRDefault="00793211" w:rsidP="0079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53A58DE" w14:textId="77777777" w:rsidR="00793211" w:rsidRPr="000B1EEC" w:rsidRDefault="00793211" w:rsidP="00793211">
      <w:pPr>
        <w:pStyle w:val="BasicParagraph"/>
        <w:suppressAutoHyphens/>
        <w:spacing w:line="240" w:lineRule="auto"/>
        <w:rPr>
          <w:rFonts w:ascii="Times New Roman" w:hAnsi="Times New Roman" w:cs="Times New Roman"/>
          <w:color w:val="000000" w:themeColor="text1"/>
          <w:sz w:val="10"/>
          <w:szCs w:val="10"/>
        </w:rPr>
      </w:pPr>
    </w:p>
    <w:p w14:paraId="79C02F25" w14:textId="1FF6343C" w:rsidR="00793211" w:rsidRDefault="00793211" w:rsidP="00793211">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B5B85DD" w14:textId="77777777" w:rsidR="00793211" w:rsidRDefault="00793211">
      <w:pPr>
        <w:spacing w:before="0" w:after="160" w:line="259" w:lineRule="auto"/>
        <w:rPr>
          <w:rFonts w:ascii="Calibri" w:eastAsiaTheme="majorEastAsia" w:hAnsi="Calibri" w:cstheme="majorBidi"/>
          <w:b/>
          <w:color w:val="0031A7" w:themeColor="text2"/>
          <w:sz w:val="32"/>
          <w:szCs w:val="32"/>
        </w:rPr>
      </w:pPr>
      <w:r>
        <w:br w:type="page"/>
      </w:r>
    </w:p>
    <w:p w14:paraId="6007FDEB" w14:textId="5CDD92F4"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793211">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3211"/>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9321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9321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25FC0490-052D-468C-AA5E-7C222843CCFE}"/>
</file>

<file path=customXml/itemProps4.xml><?xml version="1.0" encoding="utf-8"?>
<ds:datastoreItem xmlns:ds="http://schemas.openxmlformats.org/officeDocument/2006/customXml" ds:itemID="{5F798EFD-7321-401B-A723-875F83A0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2023-07-05T05:27:00Z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